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659F6" w14:textId="77777777" w:rsidR="00562EBE" w:rsidRPr="00562EBE" w:rsidRDefault="00CD6897" w:rsidP="00562EBE">
      <w:pPr>
        <w:spacing w:line="240" w:lineRule="auto"/>
        <w:jc w:val="center"/>
        <w:rPr>
          <w:rFonts w:ascii="Corbel" w:hAnsi="Corbel"/>
          <w:b/>
          <w:smallCaps/>
          <w:sz w:val="16"/>
          <w:szCs w:val="16"/>
        </w:rPr>
      </w:pPr>
      <w:r>
        <w:rPr>
          <w:rFonts w:ascii="Times New Roman" w:hAnsi="Times New Roman"/>
          <w:b/>
          <w:bCs/>
        </w:rPr>
        <w:tab/>
      </w:r>
      <w:r w:rsidR="00562EBE">
        <w:rPr>
          <w:rFonts w:ascii="Times New Roman" w:hAnsi="Times New Roman"/>
          <w:b/>
          <w:bCs/>
        </w:rPr>
        <w:t xml:space="preserve">                                                                                            </w:t>
      </w:r>
      <w:r w:rsidR="00562EBE" w:rsidRPr="00562EBE">
        <w:rPr>
          <w:rFonts w:ascii="Corbel" w:hAnsi="Corbel"/>
          <w:bCs/>
          <w:i/>
          <w:sz w:val="16"/>
          <w:szCs w:val="16"/>
        </w:rPr>
        <w:t>Załącznik nr 1.5 do Zarządzenia Rektora UR  nr 7/2023</w:t>
      </w:r>
      <w:r w:rsidR="00562EBE" w:rsidRPr="00562EBE">
        <w:rPr>
          <w:rFonts w:ascii="Corbel" w:hAnsi="Corbel"/>
          <w:b/>
          <w:smallCaps/>
          <w:sz w:val="16"/>
          <w:szCs w:val="16"/>
        </w:rPr>
        <w:t xml:space="preserve"> </w:t>
      </w:r>
    </w:p>
    <w:p w14:paraId="6EF62C6C" w14:textId="77777777" w:rsidR="001A41AF" w:rsidRDefault="00562EBE" w:rsidP="00562E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Cs/>
          <w:i/>
        </w:rPr>
        <w:br/>
      </w:r>
      <w:r w:rsidR="0071620A"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A41AF">
        <w:rPr>
          <w:rFonts w:ascii="Corbel" w:hAnsi="Corbel"/>
          <w:i/>
          <w:smallCaps/>
          <w:sz w:val="24"/>
          <w:szCs w:val="24"/>
        </w:rPr>
        <w:t>202</w:t>
      </w:r>
      <w:r w:rsidR="00FA4C89">
        <w:rPr>
          <w:rFonts w:ascii="Corbel" w:hAnsi="Corbel"/>
          <w:i/>
          <w:smallCaps/>
          <w:sz w:val="24"/>
          <w:szCs w:val="24"/>
        </w:rPr>
        <w:t>3</w:t>
      </w:r>
      <w:r w:rsidR="001A41AF">
        <w:rPr>
          <w:rFonts w:ascii="Corbel" w:hAnsi="Corbel"/>
          <w:i/>
          <w:smallCaps/>
          <w:sz w:val="24"/>
          <w:szCs w:val="24"/>
        </w:rPr>
        <w:t>-202</w:t>
      </w:r>
      <w:r w:rsidR="00FA4C89">
        <w:rPr>
          <w:rFonts w:ascii="Corbel" w:hAnsi="Corbel"/>
          <w:i/>
          <w:smallCaps/>
          <w:sz w:val="24"/>
          <w:szCs w:val="24"/>
        </w:rPr>
        <w:t>8</w:t>
      </w:r>
    </w:p>
    <w:p w14:paraId="75132750" w14:textId="77777777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AD82078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06297E6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1426A">
        <w:rPr>
          <w:rFonts w:ascii="Corbel" w:hAnsi="Corbel"/>
          <w:sz w:val="20"/>
          <w:szCs w:val="20"/>
        </w:rPr>
        <w:t>ok akademicki   20</w:t>
      </w:r>
      <w:r w:rsidR="002E694B">
        <w:rPr>
          <w:rFonts w:ascii="Corbel" w:hAnsi="Corbel"/>
          <w:sz w:val="20"/>
          <w:szCs w:val="20"/>
        </w:rPr>
        <w:t>2</w:t>
      </w:r>
      <w:r w:rsidR="00FA4C89">
        <w:rPr>
          <w:rFonts w:ascii="Corbel" w:hAnsi="Corbel"/>
          <w:sz w:val="20"/>
          <w:szCs w:val="20"/>
        </w:rPr>
        <w:t>3</w:t>
      </w:r>
      <w:r w:rsidR="0061426A">
        <w:rPr>
          <w:rFonts w:ascii="Corbel" w:hAnsi="Corbel"/>
          <w:sz w:val="20"/>
          <w:szCs w:val="20"/>
        </w:rPr>
        <w:t>/202</w:t>
      </w:r>
      <w:r w:rsidR="00FA4C89">
        <w:rPr>
          <w:rFonts w:ascii="Corbel" w:hAnsi="Corbel"/>
          <w:sz w:val="20"/>
          <w:szCs w:val="20"/>
        </w:rPr>
        <w:t>4</w:t>
      </w:r>
    </w:p>
    <w:p w14:paraId="716A399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2FD99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22014E2" w14:textId="77777777" w:rsidTr="00B819C8">
        <w:tc>
          <w:tcPr>
            <w:tcW w:w="2694" w:type="dxa"/>
            <w:vAlign w:val="center"/>
          </w:tcPr>
          <w:p w14:paraId="2DBBC6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AAE501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Praktyka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ogólnopedagogiczna</w:t>
            </w:r>
          </w:p>
        </w:tc>
      </w:tr>
      <w:tr w:rsidR="0085747A" w:rsidRPr="009C54AE" w14:paraId="766C650B" w14:textId="77777777" w:rsidTr="00B819C8">
        <w:tc>
          <w:tcPr>
            <w:tcW w:w="2694" w:type="dxa"/>
            <w:vAlign w:val="center"/>
          </w:tcPr>
          <w:p w14:paraId="73CDDA7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42380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FA46BE2" w14:textId="77777777" w:rsidTr="00B819C8">
        <w:tc>
          <w:tcPr>
            <w:tcW w:w="2694" w:type="dxa"/>
            <w:vAlign w:val="center"/>
          </w:tcPr>
          <w:p w14:paraId="376D448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5EB518C" w14:textId="77777777" w:rsidR="0085747A" w:rsidRPr="009C54AE" w:rsidRDefault="007670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FA09209" w14:textId="77777777" w:rsidTr="00B819C8">
        <w:tc>
          <w:tcPr>
            <w:tcW w:w="2694" w:type="dxa"/>
            <w:vAlign w:val="center"/>
          </w:tcPr>
          <w:p w14:paraId="41CB99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AE99A" w14:textId="77777777" w:rsidR="0085747A" w:rsidRPr="009C54AE" w:rsidRDefault="007670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7DACFF7F" w14:textId="77777777" w:rsidTr="00B819C8">
        <w:tc>
          <w:tcPr>
            <w:tcW w:w="2694" w:type="dxa"/>
            <w:vAlign w:val="center"/>
          </w:tcPr>
          <w:p w14:paraId="3E0F3B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7D0EC8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69650C46" w14:textId="77777777" w:rsidTr="00B819C8">
        <w:tc>
          <w:tcPr>
            <w:tcW w:w="2694" w:type="dxa"/>
            <w:vAlign w:val="center"/>
          </w:tcPr>
          <w:p w14:paraId="70D29A1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6ED819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106783A4" w14:textId="77777777" w:rsidTr="00B819C8">
        <w:tc>
          <w:tcPr>
            <w:tcW w:w="2694" w:type="dxa"/>
            <w:vAlign w:val="center"/>
          </w:tcPr>
          <w:p w14:paraId="6494C7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B36CF3" w14:textId="77777777" w:rsidR="0085747A" w:rsidRPr="009C54AE" w:rsidRDefault="006142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2006E5B8" w14:textId="77777777" w:rsidTr="00B819C8">
        <w:tc>
          <w:tcPr>
            <w:tcW w:w="2694" w:type="dxa"/>
            <w:vAlign w:val="center"/>
          </w:tcPr>
          <w:p w14:paraId="6E31EA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FDBB4B" w14:textId="77777777" w:rsidR="0085747A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43DE6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4144A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42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E6C326F" w14:textId="77777777" w:rsidTr="00B819C8">
        <w:tc>
          <w:tcPr>
            <w:tcW w:w="2694" w:type="dxa"/>
            <w:vAlign w:val="center"/>
          </w:tcPr>
          <w:p w14:paraId="43A783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6DE162" w14:textId="6BC82DD8" w:rsidR="0085747A" w:rsidRPr="009C54AE" w:rsidRDefault="00E852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94362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7FE11D89" w14:textId="77777777" w:rsidTr="00B819C8">
        <w:tc>
          <w:tcPr>
            <w:tcW w:w="2694" w:type="dxa"/>
            <w:vAlign w:val="center"/>
          </w:tcPr>
          <w:p w14:paraId="47D7B1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B7D7DD" w14:textId="77777777" w:rsidR="0085747A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Praktyki osobowe</w:t>
            </w:r>
          </w:p>
        </w:tc>
      </w:tr>
      <w:tr w:rsidR="00923D7D" w:rsidRPr="009C54AE" w14:paraId="3A56075B" w14:textId="77777777" w:rsidTr="00B819C8">
        <w:tc>
          <w:tcPr>
            <w:tcW w:w="2694" w:type="dxa"/>
            <w:vAlign w:val="center"/>
          </w:tcPr>
          <w:p w14:paraId="7A3712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C6AFE1" w14:textId="77777777" w:rsidR="00923D7D" w:rsidRPr="009C54AE" w:rsidRDefault="00F575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820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6296369" w14:textId="77777777" w:rsidTr="00B819C8">
        <w:tc>
          <w:tcPr>
            <w:tcW w:w="2694" w:type="dxa"/>
            <w:vAlign w:val="center"/>
          </w:tcPr>
          <w:p w14:paraId="116505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9F37B7" w14:textId="77777777" w:rsidR="0085747A" w:rsidRPr="009C54AE" w:rsidRDefault="00D820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B1502">
              <w:rPr>
                <w:rFonts w:ascii="Corbel" w:hAnsi="Corbel"/>
                <w:b w:val="0"/>
                <w:sz w:val="24"/>
                <w:szCs w:val="24"/>
              </w:rPr>
              <w:t>Magdalena Wasylewicz</w:t>
            </w:r>
          </w:p>
        </w:tc>
      </w:tr>
      <w:tr w:rsidR="0085747A" w:rsidRPr="009C54AE" w14:paraId="27C8F23E" w14:textId="77777777" w:rsidTr="00B819C8">
        <w:tc>
          <w:tcPr>
            <w:tcW w:w="2694" w:type="dxa"/>
            <w:vAlign w:val="center"/>
          </w:tcPr>
          <w:p w14:paraId="0CD79D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CC544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30209F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0443F1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3515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080AF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234F74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0D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974219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B64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13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B8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C0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C9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CE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25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00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53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110403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38C8" w14:textId="77777777" w:rsidR="00015B8F" w:rsidRPr="009C54AE" w:rsidRDefault="00E852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30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71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87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67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E0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90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46F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2E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9C19" w14:textId="77777777" w:rsidR="00015B8F" w:rsidRPr="009C54AE" w:rsidRDefault="00FB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7BCB8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33CD71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13376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C428720" w14:textId="77777777" w:rsidR="0085747A" w:rsidRPr="00D82076" w:rsidRDefault="00E852B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85747A" w:rsidRPr="00D820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F469C6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EA39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AF1A9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 w:rsidR="00F575A4">
        <w:rPr>
          <w:rFonts w:ascii="Corbel" w:hAnsi="Corbel"/>
          <w:smallCaps w:val="0"/>
          <w:szCs w:val="24"/>
        </w:rPr>
        <w:t xml:space="preserve">) - </w:t>
      </w:r>
      <w:r w:rsidR="00F575A4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6E9CAF9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08C9F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137AA58" w14:textId="77777777" w:rsidTr="00745302">
        <w:tc>
          <w:tcPr>
            <w:tcW w:w="9670" w:type="dxa"/>
          </w:tcPr>
          <w:p w14:paraId="4838AC52" w14:textId="77777777" w:rsidR="0085747A" w:rsidRPr="009C54AE" w:rsidRDefault="00D82076" w:rsidP="00FB150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 studenta wymaga się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wiedzy i umiejętności umiejętności </w:t>
            </w:r>
            <w:r w:rsidR="00FB150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 oparciu o  wiedzę wyniesioną z przedmiotów obejmujących przygotowanie psychologiczno – pedagogiczne, rozumienia zjawisk wychowawczych, prawidłowej 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komunikacji interpersonalnej;  poprawnego wyrażania się w </w:t>
            </w:r>
            <w:r w:rsidR="003113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języku ojczystym</w:t>
            </w:r>
            <w:r w:rsidR="00D807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</w:t>
            </w:r>
          </w:p>
        </w:tc>
      </w:tr>
    </w:tbl>
    <w:p w14:paraId="0F8EC2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CEE5A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4CEEB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6FB5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8A5388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1343524" w14:textId="77777777" w:rsidTr="00923D7D">
        <w:tc>
          <w:tcPr>
            <w:tcW w:w="851" w:type="dxa"/>
            <w:vAlign w:val="center"/>
          </w:tcPr>
          <w:p w14:paraId="25772EF3" w14:textId="77777777" w:rsidR="0085747A" w:rsidRPr="00E852B1" w:rsidRDefault="0085747A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850DCD1" w14:textId="77777777" w:rsidR="0085747A" w:rsidRPr="00E852B1" w:rsidRDefault="007666D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bCs/>
                <w:sz w:val="24"/>
                <w:szCs w:val="24"/>
              </w:rPr>
              <w:t>Zdobywanie doświadczenia związanego z pracą dydaktyczno-wychowawczą nauczyciela i konfrontowanie nabytej wiedzy z zakresu dydaktyki szczegółowej , metodyki nauczania z rzeczywistością pedagogiczną.</w:t>
            </w:r>
          </w:p>
        </w:tc>
      </w:tr>
      <w:tr w:rsidR="00473513" w:rsidRPr="009C54AE" w14:paraId="6229AD60" w14:textId="77777777" w:rsidTr="00923D7D">
        <w:tc>
          <w:tcPr>
            <w:tcW w:w="851" w:type="dxa"/>
            <w:vAlign w:val="center"/>
          </w:tcPr>
          <w:p w14:paraId="4AE7592E" w14:textId="77777777" w:rsidR="00473513" w:rsidRPr="00E852B1" w:rsidRDefault="0047351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550EE8" w14:textId="77777777" w:rsidR="00473513" w:rsidRPr="00E852B1" w:rsidRDefault="00473513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Zapoznanie ze specyfiką funkcjonowania </w:t>
            </w:r>
            <w:r w:rsidR="002B008B" w:rsidRPr="00E852B1">
              <w:rPr>
                <w:rFonts w:ascii="Corbel" w:hAnsi="Corbel"/>
                <w:b w:val="0"/>
                <w:sz w:val="24"/>
                <w:szCs w:val="24"/>
              </w:rPr>
              <w:t>placówki przedszkolnej i szkoły podstawowej oraz metodycznymi zało</w:t>
            </w:r>
            <w:r w:rsidR="0019586C" w:rsidRPr="00E852B1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002B008B" w:rsidRPr="00E852B1">
              <w:rPr>
                <w:rFonts w:ascii="Corbel" w:hAnsi="Corbel"/>
                <w:b w:val="0"/>
                <w:sz w:val="24"/>
                <w:szCs w:val="24"/>
              </w:rPr>
              <w:t>eniami</w:t>
            </w:r>
            <w:r w:rsidR="00816661" w:rsidRPr="00E852B1">
              <w:rPr>
                <w:rFonts w:ascii="Corbel" w:hAnsi="Corbel"/>
                <w:b w:val="0"/>
                <w:sz w:val="24"/>
                <w:szCs w:val="24"/>
              </w:rPr>
              <w:t xml:space="preserve"> pracy nauczyciela - wychowawcy</w:t>
            </w:r>
          </w:p>
        </w:tc>
      </w:tr>
      <w:tr w:rsidR="0085747A" w:rsidRPr="009C54AE" w14:paraId="166EC609" w14:textId="77777777" w:rsidTr="00923D7D">
        <w:tc>
          <w:tcPr>
            <w:tcW w:w="851" w:type="dxa"/>
            <w:vAlign w:val="center"/>
          </w:tcPr>
          <w:p w14:paraId="73ED2692" w14:textId="77777777" w:rsidR="0085747A" w:rsidRPr="00E852B1" w:rsidRDefault="00F259E1" w:rsidP="001D047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52B1">
              <w:rPr>
                <w:rFonts w:ascii="Corbel" w:hAnsi="Corbel"/>
                <w:sz w:val="24"/>
                <w:szCs w:val="24"/>
              </w:rPr>
              <w:t>C</w:t>
            </w:r>
            <w:r w:rsidR="00473513" w:rsidRPr="00E852B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BEDA20D" w14:textId="77777777" w:rsidR="0085747A" w:rsidRPr="00E852B1" w:rsidRDefault="009E4620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>Obserwowanie</w:t>
            </w:r>
            <w:r w:rsidR="00F259E1" w:rsidRPr="00E852B1">
              <w:rPr>
                <w:rFonts w:ascii="Corbel" w:hAnsi="Corbel"/>
                <w:b w:val="0"/>
                <w:sz w:val="24"/>
                <w:szCs w:val="24"/>
              </w:rPr>
              <w:t xml:space="preserve"> działań wychowawczych i dydaktycznych w przedszkolu i kl. I-III szkoły podstawowej</w:t>
            </w:r>
          </w:p>
        </w:tc>
      </w:tr>
      <w:tr w:rsidR="00753202" w:rsidRPr="009C54AE" w14:paraId="18A0FB78" w14:textId="77777777" w:rsidTr="00923D7D">
        <w:tc>
          <w:tcPr>
            <w:tcW w:w="851" w:type="dxa"/>
            <w:vAlign w:val="center"/>
          </w:tcPr>
          <w:p w14:paraId="32AFFDBE" w14:textId="77777777" w:rsidR="00753202" w:rsidRPr="00E852B1" w:rsidRDefault="00753202" w:rsidP="001D047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852B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4A63DE3" w14:textId="77777777" w:rsidR="00753202" w:rsidRPr="00E852B1" w:rsidRDefault="00753202" w:rsidP="001D047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852B1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i kompetencji studentów gwarantujących właściwe wykonywanie pracy nauczyciela </w:t>
            </w:r>
          </w:p>
        </w:tc>
      </w:tr>
    </w:tbl>
    <w:p w14:paraId="72DBE1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864846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37D02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BA74699" w14:textId="77777777" w:rsidTr="0071620A">
        <w:tc>
          <w:tcPr>
            <w:tcW w:w="1701" w:type="dxa"/>
            <w:vAlign w:val="center"/>
          </w:tcPr>
          <w:p w14:paraId="4F399B0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FCFEC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C640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608596" w14:textId="77777777" w:rsidTr="00E852B1">
        <w:tc>
          <w:tcPr>
            <w:tcW w:w="1701" w:type="dxa"/>
          </w:tcPr>
          <w:p w14:paraId="0B4C52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086F9A" w14:textId="77777777" w:rsidR="0085747A" w:rsidRPr="00F575A4" w:rsidRDefault="007666D3" w:rsidP="007666D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Zna sposób funkcjonowania przedszkoli, szkół organizację ich pracy, sposób prowadzenia dokumentacji;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realizowane zadania opiekuńczo-wychowawcze, dydaktyczne, diagnostyczne i terapeutyczne, charakterystyczne dla przedszkola i szkoły; procedury organizacyjne, podział kompetencji, planowanie pracy i system kontroli; codzienne działania zawodowe nauczyciela oraz jego warsztat pracy.</w:t>
            </w:r>
          </w:p>
        </w:tc>
        <w:tc>
          <w:tcPr>
            <w:tcW w:w="1873" w:type="dxa"/>
            <w:vAlign w:val="center"/>
          </w:tcPr>
          <w:p w14:paraId="00AE2225" w14:textId="77777777" w:rsidR="0085747A" w:rsidRPr="009C54AE" w:rsidRDefault="00DD00EB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W10</w:t>
            </w:r>
          </w:p>
        </w:tc>
      </w:tr>
      <w:tr w:rsidR="0085747A" w:rsidRPr="009C54AE" w14:paraId="53F90D08" w14:textId="77777777" w:rsidTr="00E852B1">
        <w:tc>
          <w:tcPr>
            <w:tcW w:w="1701" w:type="dxa"/>
          </w:tcPr>
          <w:p w14:paraId="18F1A2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8F0701A" w14:textId="77777777" w:rsidR="0085747A" w:rsidRPr="00F575A4" w:rsidRDefault="00F575A4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Wyciąg</w:t>
            </w:r>
            <w:r w:rsidR="00C4706C" w:rsidRPr="00F575A4">
              <w:rPr>
                <w:rFonts w:ascii="Corbel" w:hAnsi="Corbel"/>
                <w:b w:val="0"/>
                <w:bCs/>
                <w:smallCaps w:val="0"/>
              </w:rPr>
              <w:t>a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wnioski z obserwacji pracy grupy przedszkolnej i klasy szkolnej, zachowań i aktywności dzieci lub uczniów w czasie zajęć, z uwzględnieniem uczniów ze specjalnymi potrzebami edukacyjnymi;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tworzy i modyfikuje  m</w:t>
            </w:r>
            <w:r w:rsidR="009E4620" w:rsidRPr="00F575A4">
              <w:rPr>
                <w:rFonts w:ascii="Corbel" w:hAnsi="Corbel"/>
                <w:b w:val="0"/>
                <w:bCs/>
                <w:smallCaps w:val="0"/>
              </w:rPr>
              <w:t>ateriały dydaktyczne</w:t>
            </w:r>
          </w:p>
        </w:tc>
        <w:tc>
          <w:tcPr>
            <w:tcW w:w="1873" w:type="dxa"/>
            <w:vAlign w:val="center"/>
          </w:tcPr>
          <w:p w14:paraId="0B093807" w14:textId="77777777" w:rsidR="0085747A" w:rsidRDefault="001A39A6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 w:rsidR="004A5EC3">
              <w:rPr>
                <w:rFonts w:ascii="Corbel" w:hAnsi="Corbel"/>
                <w:b w:val="0"/>
                <w:smallCaps w:val="0"/>
                <w:szCs w:val="24"/>
              </w:rPr>
              <w:t>U01</w:t>
            </w:r>
          </w:p>
          <w:p w14:paraId="7BB72491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3C02C3D4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  <w:p w14:paraId="511F6286" w14:textId="77777777" w:rsidR="009E4620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14:paraId="3C138599" w14:textId="77777777" w:rsidR="009E4620" w:rsidRPr="009C54AE" w:rsidRDefault="009E4620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6EC81350" w14:textId="77777777" w:rsidTr="00E852B1">
        <w:tc>
          <w:tcPr>
            <w:tcW w:w="1701" w:type="dxa"/>
          </w:tcPr>
          <w:p w14:paraId="1475CC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0BC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35964B" w14:textId="77777777" w:rsidR="0085747A" w:rsidRPr="00F575A4" w:rsidRDefault="00F575A4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Analiz</w:t>
            </w:r>
            <w:r w:rsidR="0071360D" w:rsidRPr="00F575A4">
              <w:rPr>
                <w:rFonts w:ascii="Corbel" w:hAnsi="Corbel"/>
                <w:b w:val="0"/>
                <w:bCs/>
                <w:smallCaps w:val="0"/>
              </w:rPr>
              <w:t xml:space="preserve">uje 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>zdarzenia wychowawczo-opiekuńcze i edukacyjne zaobserwowane lub doświadczone w czasie praktyk</w:t>
            </w:r>
            <w:r w:rsidR="0071360D" w:rsidRPr="00F575A4">
              <w:rPr>
                <w:rFonts w:ascii="Corbel" w:hAnsi="Corbel"/>
                <w:b w:val="0"/>
                <w:bCs/>
                <w:smallCaps w:val="0"/>
              </w:rPr>
              <w:t xml:space="preserve"> i wykorzystuje wnioski w procesie edukacji do celów dydaktycznych i terapeutycznych </w:t>
            </w:r>
          </w:p>
        </w:tc>
        <w:tc>
          <w:tcPr>
            <w:tcW w:w="1873" w:type="dxa"/>
            <w:vAlign w:val="center"/>
          </w:tcPr>
          <w:p w14:paraId="50D376E3" w14:textId="77777777" w:rsidR="0071360D" w:rsidRDefault="001A1EAA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5B84D2C8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11972737" w14:textId="77777777" w:rsidR="0085747A" w:rsidRPr="009C54AE" w:rsidRDefault="001A1EAA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U010</w:t>
            </w:r>
          </w:p>
        </w:tc>
      </w:tr>
      <w:tr w:rsidR="0061368E" w:rsidRPr="009C54AE" w14:paraId="632A3575" w14:textId="77777777" w:rsidTr="00E852B1">
        <w:tc>
          <w:tcPr>
            <w:tcW w:w="1701" w:type="dxa"/>
          </w:tcPr>
          <w:p w14:paraId="0C99D5F5" w14:textId="77777777" w:rsidR="0061368E" w:rsidRPr="009C54A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B1CF15" w14:textId="77777777" w:rsidR="0061368E" w:rsidRPr="00F575A4" w:rsidRDefault="00F575A4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Skuteczn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>ie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współdziała z opiekunem praktyk zawodowych oraz z nauczycielami w celu poszerzania swojej wiedzy;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461F926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2D9FFA34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6D4E56BC" w14:textId="77777777" w:rsidR="0071360D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71624CD3" w14:textId="77777777" w:rsidR="0061368E" w:rsidRPr="009C54AE" w:rsidRDefault="001A39A6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</w:t>
            </w:r>
            <w:r w:rsidR="0071360D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1368E" w:rsidRPr="009C54AE" w14:paraId="74654BDA" w14:textId="77777777" w:rsidTr="00E852B1">
        <w:tc>
          <w:tcPr>
            <w:tcW w:w="1701" w:type="dxa"/>
          </w:tcPr>
          <w:p w14:paraId="6551BE9D" w14:textId="77777777" w:rsidR="0061368E" w:rsidRDefault="006136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C0A8992" w14:textId="77777777" w:rsidR="0061368E" w:rsidRPr="00F575A4" w:rsidRDefault="00F575A4" w:rsidP="004A5E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575A4">
              <w:rPr>
                <w:rFonts w:ascii="Corbel" w:hAnsi="Corbel"/>
                <w:b w:val="0"/>
                <w:bCs/>
                <w:smallCaps w:val="0"/>
              </w:rPr>
              <w:t>Stos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>uje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zasad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>y</w:t>
            </w:r>
            <w:r w:rsidR="004A5EC3" w:rsidRPr="00F575A4">
              <w:rPr>
                <w:rFonts w:ascii="Corbel" w:hAnsi="Corbel"/>
                <w:b w:val="0"/>
                <w:bCs/>
                <w:smallCaps w:val="0"/>
              </w:rPr>
              <w:t xml:space="preserve"> bezpieczeństwa dzieci lub uczniów w przedszkolu, szkole lub placówce systemu oświaty</w:t>
            </w:r>
            <w:r w:rsidR="00092525" w:rsidRPr="00F575A4">
              <w:rPr>
                <w:rFonts w:ascii="Corbel" w:hAnsi="Corbel"/>
                <w:b w:val="0"/>
                <w:bCs/>
                <w:smallCaps w:val="0"/>
              </w:rPr>
              <w:t>; zna zasady i normy etyczne, szanuje każdego człowieka</w:t>
            </w:r>
          </w:p>
        </w:tc>
        <w:tc>
          <w:tcPr>
            <w:tcW w:w="1873" w:type="dxa"/>
            <w:vAlign w:val="center"/>
          </w:tcPr>
          <w:p w14:paraId="0B4C552C" w14:textId="77777777" w:rsidR="0061368E" w:rsidRDefault="00B56017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0A6C3621" w14:textId="77777777" w:rsidR="0071360D" w:rsidRPr="009C54AE" w:rsidRDefault="0071360D" w:rsidP="00E852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1BEF6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BCB436" w14:textId="77777777" w:rsidR="001D0476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5A5B73" w14:textId="77777777" w:rsidR="001D0476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7330D4" w14:textId="77777777" w:rsidR="001D0476" w:rsidRPr="009C54AE" w:rsidRDefault="001D047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51D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AFC5F2F" w14:textId="77777777" w:rsidR="0085747A" w:rsidRPr="009C54AE" w:rsidRDefault="00503812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zajęć praktycznych</w:t>
      </w:r>
    </w:p>
    <w:p w14:paraId="5EDC539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A5CD3B" w14:textId="77777777" w:rsidTr="00C4706C">
        <w:tc>
          <w:tcPr>
            <w:tcW w:w="9520" w:type="dxa"/>
          </w:tcPr>
          <w:p w14:paraId="458050B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E104DBE" w14:textId="77777777" w:rsidTr="00C4706C">
        <w:tc>
          <w:tcPr>
            <w:tcW w:w="9520" w:type="dxa"/>
          </w:tcPr>
          <w:p w14:paraId="01BF2C3A" w14:textId="77777777" w:rsidR="0085747A" w:rsidRPr="00C4706C" w:rsidRDefault="00503812" w:rsidP="00F575A4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prawnymi podstawami pracy przedszkola i szkoły, a także zatrudnionych w nich nauczycieli</w:t>
            </w:r>
            <w:r w:rsidR="00C4706C" w:rsidRPr="00C470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4706C" w:rsidRPr="009C54AE" w14:paraId="2D61FB3E" w14:textId="77777777" w:rsidTr="00C4706C">
        <w:tc>
          <w:tcPr>
            <w:tcW w:w="9520" w:type="dxa"/>
          </w:tcPr>
          <w:p w14:paraId="72832CFE" w14:textId="77777777" w:rsidR="00C4706C" w:rsidRPr="00C4706C" w:rsidRDefault="00C4706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>Zapoznanie z funkcjonowaniem przedszkoli, szkół lub placówek systemu oświaty, organizacj</w:t>
            </w:r>
            <w:r>
              <w:rPr>
                <w:rFonts w:ascii="Corbel" w:hAnsi="Corbel"/>
                <w:sz w:val="24"/>
                <w:szCs w:val="24"/>
              </w:rPr>
              <w:t>ą</w:t>
            </w:r>
            <w:r w:rsidRPr="00C4706C">
              <w:rPr>
                <w:rFonts w:ascii="Corbel" w:hAnsi="Corbel"/>
                <w:sz w:val="24"/>
                <w:szCs w:val="24"/>
              </w:rPr>
              <w:t xml:space="preserve"> ic pracy, oraz sposobem prowadzenia dokumentacji.</w:t>
            </w:r>
          </w:p>
        </w:tc>
      </w:tr>
      <w:tr w:rsidR="0085747A" w:rsidRPr="009C54AE" w14:paraId="78CC27AE" w14:textId="77777777" w:rsidTr="00C4706C">
        <w:tc>
          <w:tcPr>
            <w:tcW w:w="9520" w:type="dxa"/>
          </w:tcPr>
          <w:p w14:paraId="22F053D0" w14:textId="77777777" w:rsidR="0085747A" w:rsidRPr="00C4706C" w:rsidRDefault="0050381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4706C">
              <w:rPr>
                <w:rFonts w:ascii="Corbel" w:hAnsi="Corbel"/>
                <w:sz w:val="24"/>
                <w:szCs w:val="24"/>
              </w:rPr>
              <w:t xml:space="preserve">Obserwacja zajęć odbywających się w przedszkolu i szkole. </w:t>
            </w:r>
          </w:p>
        </w:tc>
      </w:tr>
    </w:tbl>
    <w:p w14:paraId="4B1B25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7065B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1FAB4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36996" w14:textId="77777777" w:rsidR="0085747A" w:rsidRPr="00C4706C" w:rsidRDefault="003E686B" w:rsidP="00C4706C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C4706C">
        <w:rPr>
          <w:rFonts w:ascii="Corbel" w:hAnsi="Corbel"/>
          <w:b w:val="0"/>
          <w:smallCaps w:val="0"/>
          <w:szCs w:val="24"/>
        </w:rPr>
        <w:t>Zajęcia praktyczne</w:t>
      </w:r>
    </w:p>
    <w:p w14:paraId="2A264D3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6C6FB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D06F00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27AD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9F0B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7EAF515" w14:textId="77777777" w:rsidTr="00C05F44">
        <w:tc>
          <w:tcPr>
            <w:tcW w:w="1985" w:type="dxa"/>
            <w:vAlign w:val="center"/>
          </w:tcPr>
          <w:p w14:paraId="1D92C4C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294D69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2F880A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6D13F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A3972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D7DC6DD" w14:textId="77777777" w:rsidTr="00E852B1">
        <w:tc>
          <w:tcPr>
            <w:tcW w:w="1985" w:type="dxa"/>
          </w:tcPr>
          <w:p w14:paraId="1BC903C4" w14:textId="77777777" w:rsidR="0085747A" w:rsidRPr="009C54AE" w:rsidRDefault="0085747A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9A24794" w14:textId="77777777" w:rsidR="0085747A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31A0B648" w14:textId="77777777" w:rsidR="0085747A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85747A" w:rsidRPr="009C54AE" w14:paraId="718A61E7" w14:textId="77777777" w:rsidTr="00E852B1">
        <w:tc>
          <w:tcPr>
            <w:tcW w:w="1985" w:type="dxa"/>
          </w:tcPr>
          <w:p w14:paraId="5D42FCE7" w14:textId="77777777" w:rsidR="0085747A" w:rsidRPr="009C54AE" w:rsidRDefault="0085747A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ED040E" w14:textId="77777777" w:rsidR="0085747A" w:rsidRPr="00B14080" w:rsidRDefault="00B14080" w:rsidP="00E852B1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38C17AA2" w14:textId="77777777" w:rsidR="0085747A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5CF18954" w14:textId="77777777" w:rsidTr="00E852B1">
        <w:tc>
          <w:tcPr>
            <w:tcW w:w="1985" w:type="dxa"/>
          </w:tcPr>
          <w:p w14:paraId="64DADEF1" w14:textId="77777777" w:rsidR="00B14080" w:rsidRPr="009C54AE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BA79F7D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289E5361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1A4BAB57" w14:textId="77777777" w:rsidTr="00E852B1">
        <w:tc>
          <w:tcPr>
            <w:tcW w:w="1985" w:type="dxa"/>
          </w:tcPr>
          <w:p w14:paraId="392E343B" w14:textId="77777777" w:rsidR="00B14080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C9697AC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78456BF6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14080" w:rsidRPr="009C54AE" w14:paraId="2B12D13A" w14:textId="77777777" w:rsidTr="00E852B1">
        <w:tc>
          <w:tcPr>
            <w:tcW w:w="1985" w:type="dxa"/>
          </w:tcPr>
          <w:p w14:paraId="63F8DC87" w14:textId="77777777" w:rsidR="00B14080" w:rsidRDefault="00B14080" w:rsidP="00E852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D312286" w14:textId="77777777" w:rsidR="00B14080" w:rsidRPr="00B14080" w:rsidRDefault="00B14080" w:rsidP="00E852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4080">
              <w:rPr>
                <w:rFonts w:ascii="Corbel" w:hAnsi="Corbel"/>
                <w:sz w:val="24"/>
                <w:szCs w:val="24"/>
              </w:rPr>
              <w:t>Opinia opiekuna praktyki w placówce, analiza dokumentacji praktyki</w:t>
            </w:r>
          </w:p>
        </w:tc>
        <w:tc>
          <w:tcPr>
            <w:tcW w:w="2126" w:type="dxa"/>
            <w:vAlign w:val="center"/>
          </w:tcPr>
          <w:p w14:paraId="410655B5" w14:textId="77777777" w:rsidR="00B14080" w:rsidRPr="00D807EC" w:rsidRDefault="00D807EC" w:rsidP="00E852B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0BF17B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0AB1E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757173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7B9486B" w14:textId="77777777" w:rsidTr="00923D7D">
        <w:tc>
          <w:tcPr>
            <w:tcW w:w="9670" w:type="dxa"/>
          </w:tcPr>
          <w:p w14:paraId="0322C3AC" w14:textId="77777777" w:rsidR="0085747A" w:rsidRPr="009C54AE" w:rsidRDefault="00D807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i ocena dokonana przez opiekuna praktykanta w przedszkolu i w szkole oraz poprawne opracowanie dokumentacji praktyk.</w:t>
            </w:r>
          </w:p>
        </w:tc>
      </w:tr>
    </w:tbl>
    <w:p w14:paraId="4A1C0D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49AB7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44C1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A2684F2" w14:textId="77777777" w:rsidTr="003E1941">
        <w:tc>
          <w:tcPr>
            <w:tcW w:w="4962" w:type="dxa"/>
            <w:vAlign w:val="center"/>
          </w:tcPr>
          <w:p w14:paraId="52C375E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8EF3AA" w14:textId="77777777" w:rsidR="0085747A" w:rsidRPr="009C54AE" w:rsidRDefault="00C61DC5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0AA3DFD" w14:textId="77777777" w:rsidTr="00923D7D">
        <w:tc>
          <w:tcPr>
            <w:tcW w:w="4962" w:type="dxa"/>
          </w:tcPr>
          <w:p w14:paraId="52C6F6A1" w14:textId="77777777" w:rsidR="0085747A" w:rsidRPr="009C54AE" w:rsidRDefault="00C61DC5" w:rsidP="00562E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5F0599A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9A0BC0C" w14:textId="77777777" w:rsidTr="00923D7D">
        <w:tc>
          <w:tcPr>
            <w:tcW w:w="4962" w:type="dxa"/>
          </w:tcPr>
          <w:p w14:paraId="7E18F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E2DE8B1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244849F" w14:textId="77777777" w:rsidR="00C61DC5" w:rsidRPr="009C54AE" w:rsidRDefault="00AF2806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ABC2B0F" w14:textId="77777777" w:rsidTr="00923D7D">
        <w:tc>
          <w:tcPr>
            <w:tcW w:w="4962" w:type="dxa"/>
          </w:tcPr>
          <w:p w14:paraId="265B14F8" w14:textId="77777777" w:rsidR="00C61DC5" w:rsidRPr="009C54AE" w:rsidRDefault="00C61DC5" w:rsidP="00AF2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91B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F280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F402445" w14:textId="77777777" w:rsidR="00C61DC5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7B0FBE2C" w14:textId="77777777" w:rsidTr="00923D7D">
        <w:tc>
          <w:tcPr>
            <w:tcW w:w="4962" w:type="dxa"/>
          </w:tcPr>
          <w:p w14:paraId="0FCC969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6B93AC1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1DC90D5C" w14:textId="77777777" w:rsidTr="00923D7D">
        <w:tc>
          <w:tcPr>
            <w:tcW w:w="4962" w:type="dxa"/>
          </w:tcPr>
          <w:p w14:paraId="25FFA9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C21F536" w14:textId="77777777" w:rsidR="0085747A" w:rsidRPr="009C54AE" w:rsidRDefault="00C4706C" w:rsidP="00F57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51235B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A4CA7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F8D8A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9D58B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8B9AB67" w14:textId="77777777" w:rsidTr="0071620A">
        <w:trPr>
          <w:trHeight w:val="397"/>
        </w:trPr>
        <w:tc>
          <w:tcPr>
            <w:tcW w:w="3544" w:type="dxa"/>
          </w:tcPr>
          <w:p w14:paraId="0A602A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6543D20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210</w:t>
            </w:r>
          </w:p>
        </w:tc>
      </w:tr>
      <w:tr w:rsidR="0085747A" w:rsidRPr="009C54AE" w14:paraId="63AD9D07" w14:textId="77777777" w:rsidTr="0071620A">
        <w:trPr>
          <w:trHeight w:val="397"/>
        </w:trPr>
        <w:tc>
          <w:tcPr>
            <w:tcW w:w="3544" w:type="dxa"/>
          </w:tcPr>
          <w:p w14:paraId="55F1396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34EE7B" w14:textId="77777777" w:rsidR="0085747A" w:rsidRPr="009C54AE" w:rsidRDefault="00AF28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zasady i formy odbywania praktyki zawarte są w programie praktyk</w:t>
            </w:r>
          </w:p>
        </w:tc>
      </w:tr>
    </w:tbl>
    <w:p w14:paraId="166E062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EF2CF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39C99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61D1535" w14:textId="77777777" w:rsidTr="0071620A">
        <w:trPr>
          <w:trHeight w:val="397"/>
        </w:trPr>
        <w:tc>
          <w:tcPr>
            <w:tcW w:w="7513" w:type="dxa"/>
          </w:tcPr>
          <w:p w14:paraId="79BCB62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A4EBE1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zyk-Kolczyńska E., Zielińska E.,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Zajęcia dydaktyczno-wychowawcze dla dzieci, które rozpoczną naukę w szkole.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Edukacja Polska, 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</w:p>
          <w:p w14:paraId="6CF9FE5D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Jachimska Małgorzata (Opracowanie): </w:t>
            </w:r>
            <w:r w:rsidRP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Grupa bawi się  i pracuje.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Wałbrzych 1994, UNU</w:t>
            </w:r>
          </w:p>
          <w:p w14:paraId="4DA017A4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F25305">
              <w:rPr>
                <w:rFonts w:ascii="Corbel" w:hAnsi="Corbel"/>
                <w:b w:val="0"/>
                <w:smallCaps w:val="0"/>
                <w:szCs w:val="24"/>
              </w:rPr>
              <w:t>Naprawa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R.iin.,</w:t>
            </w:r>
            <w:r w:rsidRPr="00E827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Ja też to potrafię. Program zajęć kompensacyjno-korekcyjnych dla uczniów edukacji  wczesnoszkolnej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.Wyd.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Harmonia,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25305">
              <w:rPr>
                <w:rFonts w:ascii="Corbel" w:hAnsi="Corbel"/>
                <w:b w:val="0"/>
                <w:smallCaps w:val="0"/>
                <w:szCs w:val="24"/>
              </w:rPr>
              <w:t>2012.</w:t>
            </w:r>
          </w:p>
          <w:p w14:paraId="11B7D11D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PaszkiewiczA., Łobacz M., </w:t>
            </w:r>
            <w:r w:rsidRPr="00AF2806">
              <w:rPr>
                <w:rFonts w:ascii="Corbel" w:hAnsi="Corbel"/>
                <w:b w:val="0"/>
                <w:i/>
                <w:smallCaps w:val="0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53DDF38A" w14:textId="77777777" w:rsidR="000A4E4F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Rozwijanie kompetencji kluczowych uczniów w procesie edukacji wczesnoszkolnej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 red. J. Uszyńskiej-Jarmoc, B. Dudel i M. Głoskowskiej-Sołdatow.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</w:t>
            </w:r>
            <w:r w:rsidRPr="00F253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Impuls,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2013</w:t>
            </w:r>
          </w:p>
          <w:p w14:paraId="04D4E335" w14:textId="77777777" w:rsidR="00F25305" w:rsidRPr="00F575A4" w:rsidRDefault="000A4E4F" w:rsidP="00191B0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Sowiło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 warsztacie pracy nauczyciela – wychowawcy,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 Impuls  2003</w:t>
            </w:r>
          </w:p>
        </w:tc>
      </w:tr>
      <w:tr w:rsidR="0085747A" w:rsidRPr="009C54AE" w14:paraId="4EBD684E" w14:textId="77777777" w:rsidTr="0071620A">
        <w:trPr>
          <w:trHeight w:val="397"/>
        </w:trPr>
        <w:tc>
          <w:tcPr>
            <w:tcW w:w="7513" w:type="dxa"/>
          </w:tcPr>
          <w:p w14:paraId="54C391D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BF6548" w14:textId="77777777" w:rsidR="00845D91" w:rsidRPr="00E82796" w:rsidRDefault="00845D91" w:rsidP="00191B0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Bartal A., Nitsch C.,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F25305" w:rsidRPr="00F2530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dla maluchów</w:t>
            </w:r>
            <w:r w:rsidR="00E8279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25305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Jedność</w:t>
            </w:r>
            <w:r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82796" w:rsidRP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2003</w:t>
            </w:r>
          </w:p>
          <w:p w14:paraId="629D7C7B" w14:textId="77777777" w:rsidR="00F25305" w:rsidRPr="009C54AE" w:rsidRDefault="00845D91" w:rsidP="00191B0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Gruszczyk-Kolczyńska E., </w:t>
            </w:r>
            <w:r w:rsidRPr="000A4E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Wspomaganie dziecka w skupieniu uwagi i zapamiętywaniu 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WSiP</w:t>
            </w:r>
            <w:r w:rsidR="00E827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E82796" w:rsidRPr="00845D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2005</w:t>
            </w:r>
          </w:p>
        </w:tc>
      </w:tr>
    </w:tbl>
    <w:p w14:paraId="535748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A0B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0D47C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0328" w14:textId="77777777" w:rsidR="00A170A9" w:rsidRDefault="00A170A9" w:rsidP="00C16ABF">
      <w:pPr>
        <w:spacing w:after="0" w:line="240" w:lineRule="auto"/>
      </w:pPr>
      <w:r>
        <w:separator/>
      </w:r>
    </w:p>
  </w:endnote>
  <w:endnote w:type="continuationSeparator" w:id="0">
    <w:p w14:paraId="06593852" w14:textId="77777777" w:rsidR="00A170A9" w:rsidRDefault="00A170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34E57" w14:textId="77777777" w:rsidR="00A170A9" w:rsidRDefault="00A170A9" w:rsidP="00C16ABF">
      <w:pPr>
        <w:spacing w:after="0" w:line="240" w:lineRule="auto"/>
      </w:pPr>
      <w:r>
        <w:separator/>
      </w:r>
    </w:p>
  </w:footnote>
  <w:footnote w:type="continuationSeparator" w:id="0">
    <w:p w14:paraId="2B9E8C92" w14:textId="77777777" w:rsidR="00A170A9" w:rsidRDefault="00A170A9" w:rsidP="00C16ABF">
      <w:pPr>
        <w:spacing w:after="0" w:line="240" w:lineRule="auto"/>
      </w:pPr>
      <w:r>
        <w:continuationSeparator/>
      </w:r>
    </w:p>
  </w:footnote>
  <w:footnote w:id="1">
    <w:p w14:paraId="7483C62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161E6"/>
    <w:multiLevelType w:val="hybridMultilevel"/>
    <w:tmpl w:val="DCECF3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571C1"/>
    <w:multiLevelType w:val="hybridMultilevel"/>
    <w:tmpl w:val="93768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085219"/>
    <w:multiLevelType w:val="hybridMultilevel"/>
    <w:tmpl w:val="A86A66B8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449057131">
    <w:abstractNumId w:val="0"/>
  </w:num>
  <w:num w:numId="2" w16cid:durableId="1845362883">
    <w:abstractNumId w:val="2"/>
  </w:num>
  <w:num w:numId="3" w16cid:durableId="226232743">
    <w:abstractNumId w:val="3"/>
  </w:num>
  <w:num w:numId="4" w16cid:durableId="8600689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525"/>
    <w:rsid w:val="0009462C"/>
    <w:rsid w:val="00094B12"/>
    <w:rsid w:val="00096C46"/>
    <w:rsid w:val="000A296F"/>
    <w:rsid w:val="000A2A28"/>
    <w:rsid w:val="000A4E4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3DE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B07"/>
    <w:rsid w:val="00192F37"/>
    <w:rsid w:val="0019586C"/>
    <w:rsid w:val="001A1EAA"/>
    <w:rsid w:val="001A39A6"/>
    <w:rsid w:val="001A41AF"/>
    <w:rsid w:val="001A70D2"/>
    <w:rsid w:val="001D047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08B"/>
    <w:rsid w:val="002B4D55"/>
    <w:rsid w:val="002B5EA0"/>
    <w:rsid w:val="002B6119"/>
    <w:rsid w:val="002C1F06"/>
    <w:rsid w:val="002D3375"/>
    <w:rsid w:val="002D73D4"/>
    <w:rsid w:val="002E694B"/>
    <w:rsid w:val="002F02A3"/>
    <w:rsid w:val="002F34D4"/>
    <w:rsid w:val="002F4ABE"/>
    <w:rsid w:val="003018BA"/>
    <w:rsid w:val="0030395F"/>
    <w:rsid w:val="00305C92"/>
    <w:rsid w:val="0031135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86B"/>
    <w:rsid w:val="003F38C0"/>
    <w:rsid w:val="004144AD"/>
    <w:rsid w:val="00414E3C"/>
    <w:rsid w:val="0042244A"/>
    <w:rsid w:val="0042745A"/>
    <w:rsid w:val="00430BCC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3513"/>
    <w:rsid w:val="0047598D"/>
    <w:rsid w:val="004840FD"/>
    <w:rsid w:val="00490F7D"/>
    <w:rsid w:val="00491678"/>
    <w:rsid w:val="004968E2"/>
    <w:rsid w:val="004A3EEA"/>
    <w:rsid w:val="004A4D1F"/>
    <w:rsid w:val="004A5EC3"/>
    <w:rsid w:val="004B1FEB"/>
    <w:rsid w:val="004D5282"/>
    <w:rsid w:val="004F1551"/>
    <w:rsid w:val="004F55A3"/>
    <w:rsid w:val="00503812"/>
    <w:rsid w:val="0050496F"/>
    <w:rsid w:val="00513B6F"/>
    <w:rsid w:val="00517C63"/>
    <w:rsid w:val="00526C94"/>
    <w:rsid w:val="005363C4"/>
    <w:rsid w:val="00536BDE"/>
    <w:rsid w:val="0054287C"/>
    <w:rsid w:val="00543ACC"/>
    <w:rsid w:val="00562EBE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368E"/>
    <w:rsid w:val="0061426A"/>
    <w:rsid w:val="00617230"/>
    <w:rsid w:val="00621CE1"/>
    <w:rsid w:val="00621FEE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A5"/>
    <w:rsid w:val="007072BA"/>
    <w:rsid w:val="0071360D"/>
    <w:rsid w:val="0071620A"/>
    <w:rsid w:val="00724677"/>
    <w:rsid w:val="00725459"/>
    <w:rsid w:val="007327BD"/>
    <w:rsid w:val="00734608"/>
    <w:rsid w:val="00745302"/>
    <w:rsid w:val="007461D6"/>
    <w:rsid w:val="00746EC8"/>
    <w:rsid w:val="00753202"/>
    <w:rsid w:val="00763BF1"/>
    <w:rsid w:val="007666D3"/>
    <w:rsid w:val="00766FD4"/>
    <w:rsid w:val="00767068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55CC"/>
    <w:rsid w:val="00816661"/>
    <w:rsid w:val="0081707E"/>
    <w:rsid w:val="008414FC"/>
    <w:rsid w:val="008449B3"/>
    <w:rsid w:val="00845D91"/>
    <w:rsid w:val="0085747A"/>
    <w:rsid w:val="008773E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F6"/>
    <w:rsid w:val="008E64F4"/>
    <w:rsid w:val="008F12C9"/>
    <w:rsid w:val="008F6E29"/>
    <w:rsid w:val="00916188"/>
    <w:rsid w:val="00923D7D"/>
    <w:rsid w:val="0094362F"/>
    <w:rsid w:val="009508DF"/>
    <w:rsid w:val="00950DAC"/>
    <w:rsid w:val="00954A07"/>
    <w:rsid w:val="00991007"/>
    <w:rsid w:val="0099541C"/>
    <w:rsid w:val="00997F14"/>
    <w:rsid w:val="009A78D9"/>
    <w:rsid w:val="009C1331"/>
    <w:rsid w:val="009C3E31"/>
    <w:rsid w:val="009C54AE"/>
    <w:rsid w:val="009C788E"/>
    <w:rsid w:val="009E3B41"/>
    <w:rsid w:val="009E4620"/>
    <w:rsid w:val="009F3C5C"/>
    <w:rsid w:val="009F4610"/>
    <w:rsid w:val="00A00ECC"/>
    <w:rsid w:val="00A155EE"/>
    <w:rsid w:val="00A170A9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E66"/>
    <w:rsid w:val="00AD1146"/>
    <w:rsid w:val="00AD27D3"/>
    <w:rsid w:val="00AD66D6"/>
    <w:rsid w:val="00AE1160"/>
    <w:rsid w:val="00AE203C"/>
    <w:rsid w:val="00AE2E74"/>
    <w:rsid w:val="00AE5FCB"/>
    <w:rsid w:val="00AF2806"/>
    <w:rsid w:val="00AF2C1E"/>
    <w:rsid w:val="00B06142"/>
    <w:rsid w:val="00B135B1"/>
    <w:rsid w:val="00B14080"/>
    <w:rsid w:val="00B3130B"/>
    <w:rsid w:val="00B32E8D"/>
    <w:rsid w:val="00B37F83"/>
    <w:rsid w:val="00B40ADB"/>
    <w:rsid w:val="00B43B77"/>
    <w:rsid w:val="00B43E80"/>
    <w:rsid w:val="00B56017"/>
    <w:rsid w:val="00B607DB"/>
    <w:rsid w:val="00B66529"/>
    <w:rsid w:val="00B75946"/>
    <w:rsid w:val="00B8056E"/>
    <w:rsid w:val="00B819C8"/>
    <w:rsid w:val="00B82308"/>
    <w:rsid w:val="00B90885"/>
    <w:rsid w:val="00B929E6"/>
    <w:rsid w:val="00BA51C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06C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072A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7EC"/>
    <w:rsid w:val="00D82076"/>
    <w:rsid w:val="00D8678B"/>
    <w:rsid w:val="00DA2114"/>
    <w:rsid w:val="00DD00E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EF4"/>
    <w:rsid w:val="00E60EAA"/>
    <w:rsid w:val="00E63348"/>
    <w:rsid w:val="00E77E88"/>
    <w:rsid w:val="00E8107D"/>
    <w:rsid w:val="00E82796"/>
    <w:rsid w:val="00E852B1"/>
    <w:rsid w:val="00E960BB"/>
    <w:rsid w:val="00E969C7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305"/>
    <w:rsid w:val="00F259E1"/>
    <w:rsid w:val="00F27A7B"/>
    <w:rsid w:val="00F526AF"/>
    <w:rsid w:val="00F575A4"/>
    <w:rsid w:val="00F617C3"/>
    <w:rsid w:val="00F7066B"/>
    <w:rsid w:val="00F83B28"/>
    <w:rsid w:val="00FA46E5"/>
    <w:rsid w:val="00FA4C89"/>
    <w:rsid w:val="00FB1502"/>
    <w:rsid w:val="00FB7DBA"/>
    <w:rsid w:val="00FC1C25"/>
    <w:rsid w:val="00FC3F45"/>
    <w:rsid w:val="00FC55D1"/>
    <w:rsid w:val="00FD503F"/>
    <w:rsid w:val="00FD7589"/>
    <w:rsid w:val="00FF016A"/>
    <w:rsid w:val="00FF1401"/>
    <w:rsid w:val="00FF5E7D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68D7"/>
  <w15:docId w15:val="{6BCF2491-C46B-4A74-8A31-E61C56D6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E852-9723-4410-837C-04593CE8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960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15</cp:revision>
  <cp:lastPrinted>2019-02-06T12:12:00Z</cp:lastPrinted>
  <dcterms:created xsi:type="dcterms:W3CDTF">2019-11-28T11:50:00Z</dcterms:created>
  <dcterms:modified xsi:type="dcterms:W3CDTF">2026-04-29T14:30:00Z</dcterms:modified>
</cp:coreProperties>
</file>